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1B88C" w14:textId="444C0DE8" w:rsidR="00BA00AB" w:rsidRDefault="00287A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COLYN</w:t>
      </w:r>
      <w:r>
        <w:rPr>
          <w:rFonts w:cs="Times New Roman"/>
          <w:szCs w:val="24"/>
        </w:rPr>
        <w:t xml:space="preserve">       (fl.1475-6)</w:t>
      </w:r>
    </w:p>
    <w:p w14:paraId="34BE588C" w14:textId="1FBD804A" w:rsidR="00287A43" w:rsidRDefault="00287A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43EF4976" w14:textId="4DE1FEA5" w:rsidR="00287A43" w:rsidRDefault="00287A43" w:rsidP="009139A6">
      <w:pPr>
        <w:pStyle w:val="NoSpacing"/>
        <w:rPr>
          <w:rFonts w:cs="Times New Roman"/>
          <w:szCs w:val="24"/>
        </w:rPr>
      </w:pPr>
    </w:p>
    <w:p w14:paraId="71F2E46B" w14:textId="0E31CCF8" w:rsidR="00287A43" w:rsidRDefault="00287A43" w:rsidP="009139A6">
      <w:pPr>
        <w:pStyle w:val="NoSpacing"/>
        <w:rPr>
          <w:rFonts w:cs="Times New Roman"/>
          <w:szCs w:val="24"/>
        </w:rPr>
      </w:pPr>
    </w:p>
    <w:p w14:paraId="2790EF62" w14:textId="6C09B764" w:rsidR="00287A43" w:rsidRDefault="00287A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1475-6</w:t>
      </w:r>
      <w:r>
        <w:rPr>
          <w:rFonts w:cs="Times New Roman"/>
          <w:szCs w:val="24"/>
        </w:rPr>
        <w:tab/>
        <w:t>He paid 26s 8d for his entry into the Freedom of the Cutlers’ Company.</w:t>
      </w:r>
    </w:p>
    <w:p w14:paraId="62459ECE" w14:textId="657577A5" w:rsidR="00287A43" w:rsidRDefault="00287A43" w:rsidP="00287A4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365)</w:t>
      </w:r>
    </w:p>
    <w:p w14:paraId="667BD466" w14:textId="379036A1" w:rsidR="00287A43" w:rsidRDefault="00287A43" w:rsidP="00287A43">
      <w:pPr>
        <w:pStyle w:val="NoSpacing"/>
        <w:rPr>
          <w:rFonts w:eastAsia="Times New Roman" w:cs="Times New Roman"/>
          <w:szCs w:val="24"/>
        </w:rPr>
      </w:pPr>
    </w:p>
    <w:p w14:paraId="328C95B5" w14:textId="565804B6" w:rsidR="00287A43" w:rsidRDefault="00287A43" w:rsidP="00287A43">
      <w:pPr>
        <w:pStyle w:val="NoSpacing"/>
        <w:rPr>
          <w:rFonts w:eastAsia="Times New Roman" w:cs="Times New Roman"/>
          <w:szCs w:val="24"/>
        </w:rPr>
      </w:pPr>
    </w:p>
    <w:p w14:paraId="09B9B0A8" w14:textId="257E0655" w:rsidR="00287A43" w:rsidRDefault="00287A43" w:rsidP="00287A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February 2023</w:t>
      </w:r>
    </w:p>
    <w:p w14:paraId="4BCD6313" w14:textId="23EA3A8D" w:rsidR="00287A43" w:rsidRPr="00287A43" w:rsidRDefault="00287A43" w:rsidP="009139A6">
      <w:pPr>
        <w:pStyle w:val="NoSpacing"/>
        <w:rPr>
          <w:rFonts w:cs="Times New Roman"/>
          <w:szCs w:val="24"/>
        </w:rPr>
      </w:pPr>
    </w:p>
    <w:sectPr w:rsidR="00287A43" w:rsidRPr="00287A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5FAF6" w14:textId="77777777" w:rsidR="00287A43" w:rsidRDefault="00287A43" w:rsidP="009139A6">
      <w:r>
        <w:separator/>
      </w:r>
    </w:p>
  </w:endnote>
  <w:endnote w:type="continuationSeparator" w:id="0">
    <w:p w14:paraId="7BB732DC" w14:textId="77777777" w:rsidR="00287A43" w:rsidRDefault="00287A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F3E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8AE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1D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1B803" w14:textId="77777777" w:rsidR="00287A43" w:rsidRDefault="00287A43" w:rsidP="009139A6">
      <w:r>
        <w:separator/>
      </w:r>
    </w:p>
  </w:footnote>
  <w:footnote w:type="continuationSeparator" w:id="0">
    <w:p w14:paraId="162081A7" w14:textId="77777777" w:rsidR="00287A43" w:rsidRDefault="00287A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54E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8C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FA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43"/>
    <w:rsid w:val="000666E0"/>
    <w:rsid w:val="002510B7"/>
    <w:rsid w:val="00287A4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0F48"/>
  <w15:chartTrackingRefBased/>
  <w15:docId w15:val="{4CD2ADE0-5B09-4DD5-8322-384B6C72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0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2023-02-25T15:03:00Z</dcterms:created>
  <dcterms:modified xsi:type="dcterms:W3CDTF">2023-02-25T15:07:00Z</dcterms:modified>
</cp:coreProperties>
</file>